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24C9F79D" w14:textId="77777777" w:rsidTr="001906B7">
        <w:trPr>
          <w:trHeight w:val="1174"/>
        </w:trPr>
        <w:tc>
          <w:tcPr>
            <w:tcW w:w="8215" w:type="dxa"/>
          </w:tcPr>
          <w:p w14:paraId="55F7F6F5" w14:textId="6B75B8B2" w:rsidR="000301B0" w:rsidRPr="00FE4A89" w:rsidRDefault="0051596D" w:rsidP="000301B0">
            <w:pPr>
              <w:pStyle w:val="Heading2"/>
              <w:outlineLvl w:val="1"/>
              <w:rPr>
                <w:rFonts w:ascii="Arial" w:hAnsi="Arial"/>
                <w:color w:val="008C32"/>
                <w:sz w:val="48"/>
              </w:rPr>
            </w:pPr>
            <w:bookmarkStart w:id="0" w:name="_GoBack"/>
            <w:bookmarkEnd w:id="0"/>
            <w:r>
              <w:rPr>
                <w:rFonts w:ascii="Arial" w:hAnsi="Arial"/>
                <w:color w:val="008C32"/>
                <w:sz w:val="48"/>
                <w:szCs w:val="48"/>
              </w:rPr>
              <w:t xml:space="preserve">June 2021 Release </w:t>
            </w:r>
            <w:r w:rsidRPr="0051596D">
              <w:rPr>
                <w:rFonts w:ascii="Arial" w:hAnsi="Arial"/>
                <w:color w:val="008C32"/>
                <w:sz w:val="48"/>
                <w:szCs w:val="48"/>
              </w:rPr>
              <w:t>– Review of P398 Configurable Item</w:t>
            </w:r>
          </w:p>
        </w:tc>
      </w:tr>
    </w:tbl>
    <w:p w14:paraId="732CF702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1F0CF1AD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E2BD503" wp14:editId="7297D33E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07A66E38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6FF791EF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00D06D2" wp14:editId="6ECB9362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08C86472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6DF1F81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7A84A039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0AC20EF5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1C4808E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2011265B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4D03A65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12E2026D" wp14:editId="0383D1C3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122E5191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4CF9473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7B860827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15FBE4D2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001644">
                                    <w:rPr>
                                      <w:rFonts w:cs="Arial"/>
                                    </w:rPr>
                                    <w:t>June 2021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9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0B055F">
                                    <w:rPr>
                                      <w:rFonts w:cs="Arial"/>
                                      <w:b/>
                                    </w:rPr>
                                    <w:t>Wednesday</w:t>
                                  </w:r>
                                  <w:r w:rsidR="00001644">
                                    <w:rPr>
                                      <w:rFonts w:cs="Arial"/>
                                      <w:b/>
                                    </w:rPr>
                                    <w:t xml:space="preserve"> 31 March 2021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5FF3C564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2BD503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07A66E38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6FF791EF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600D06D2" wp14:editId="6ECB9362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08C86472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16DF1F81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7A84A039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0AC20EF5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1C4808E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2011265B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4D03A657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12E2026D" wp14:editId="0383D1C3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122E5191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4CF9473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7B860827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15FBE4D2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001644">
                              <w:rPr>
                                <w:rFonts w:cs="Arial"/>
                              </w:rPr>
                              <w:t>June 2021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0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0B055F">
                              <w:rPr>
                                <w:rFonts w:cs="Arial"/>
                                <w:b/>
                              </w:rPr>
                              <w:t>Wednesday</w:t>
                            </w:r>
                            <w:r w:rsidR="00001644">
                              <w:rPr>
                                <w:rFonts w:cs="Arial"/>
                                <w:b/>
                              </w:rPr>
                              <w:t xml:space="preserve"> 31 March 2021</w:t>
                            </w:r>
                            <w:r w:rsidRPr="00FE4A89">
                              <w:rPr>
                                <w:rFonts w:cs="Arial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5FF3C564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4EA04DB1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59CE1ACF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6D162F4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45303051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E74DE4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A403BD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3B0A5931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4BA7847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0A5285D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21217835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70C8BBD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7598A74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C0D4A98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4976D078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4F36BAE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2236DBD2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2878C3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ADC3A2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1AC0CEA1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D9BC315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B97D485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31DB478C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71C3C7EF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EDA06A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D3ECF3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DA09659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54B4A999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2A52AA7D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44548E17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DBE616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6116E31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6139299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7EBC0D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73C6AA2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40634CE9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C8A55C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2093937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6E4B3DE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ED53107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198CB130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277AF82F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38FDE5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3151A372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3F81F36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0D2297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61F5958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764FD0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E0A794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89C629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83F439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3D2D09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6D671813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25770F8D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9C5914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01251B3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59D4F60D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59F02923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1E5CE1CB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2713947A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33E4A9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2D80728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497424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9D57E58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5D06F8BB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C4EEAD5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A93CF29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37F3363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1E3082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DBB7F14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6F810F4C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161C2702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534CFFE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520DCB1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1112223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9576B37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49B8CFEE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7634B480" w14:textId="77777777" w:rsidR="001B3754" w:rsidRPr="00FE4A89" w:rsidRDefault="00001644" w:rsidP="00492E77">
      <w:pPr>
        <w:pStyle w:val="Heading8"/>
        <w:pageBreakBefore/>
        <w:ind w:firstLine="11"/>
      </w:pPr>
      <w:r>
        <w:lastRenderedPageBreak/>
        <w:t>June 2021</w:t>
      </w:r>
      <w:r w:rsidR="00FC4D4A" w:rsidRPr="00FE4A89">
        <w:t xml:space="preserve"> Release Configurable Items Review</w:t>
      </w:r>
    </w:p>
    <w:p w14:paraId="5EFD8477" w14:textId="77777777" w:rsidR="00FC4D4A" w:rsidRPr="00FE4A89" w:rsidRDefault="00FC4D4A" w:rsidP="00E838FA">
      <w:pPr>
        <w:pStyle w:val="Heading4"/>
      </w:pPr>
      <w:r w:rsidRPr="00FE4A89">
        <w:t>P</w:t>
      </w:r>
      <w:r w:rsidR="00001644">
        <w:t>398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64479" w:rsidRPr="00FE4A89" w14:paraId="4047E8D9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ECFADB6" w14:textId="77777777" w:rsidR="00F64479" w:rsidRPr="00FE4A89" w:rsidRDefault="000B055F" w:rsidP="007C6078">
            <w:pPr>
              <w:pStyle w:val="TableTitle"/>
              <w:rPr>
                <w:rFonts w:cs="Arial"/>
              </w:rPr>
            </w:pPr>
            <w:r w:rsidRPr="000B055F">
              <w:rPr>
                <w:rFonts w:cs="Arial"/>
              </w:rPr>
              <w:t>Process for requesting BSC data (Category 3 document)</w:t>
            </w:r>
          </w:p>
        </w:tc>
      </w:tr>
      <w:tr w:rsidR="00FC4D4A" w:rsidRPr="00FE4A89" w14:paraId="3AEC24CB" w14:textId="77777777" w:rsidTr="00FE4A8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BC9C7C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BCBF7BE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Comment</w:t>
            </w:r>
          </w:p>
        </w:tc>
      </w:tr>
      <w:tr w:rsidR="00FC4D4A" w:rsidRPr="00FE4A89" w14:paraId="21FD06F7" w14:textId="77777777" w:rsidTr="00FE4A8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04C4163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8752AEF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26C2A218" w14:textId="77777777" w:rsidTr="00FE4A8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300FA0A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7850FF9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</w:tbl>
    <w:p w14:paraId="13D14D03" w14:textId="77777777" w:rsidR="00F64479" w:rsidRPr="00FE4A89" w:rsidRDefault="00F64479" w:rsidP="00FC4D4A">
      <w:pPr>
        <w:pStyle w:val="BodyText"/>
        <w:rPr>
          <w:rFonts w:cs="Arial"/>
        </w:rPr>
      </w:pPr>
    </w:p>
    <w:p w14:paraId="5F841AD8" w14:textId="77777777" w:rsidR="00294F4F" w:rsidRDefault="00294F4F" w:rsidP="00294F4F">
      <w:pPr>
        <w:pStyle w:val="BodyText"/>
      </w:pPr>
      <w:bookmarkStart w:id="1" w:name="_Toc217197915"/>
    </w:p>
    <w:p w14:paraId="6A06B77E" w14:textId="77777777" w:rsidR="00653CEA" w:rsidRPr="00294F4F" w:rsidRDefault="00D669E6" w:rsidP="00CE4397">
      <w:pPr>
        <w:pStyle w:val="Heading8"/>
        <w:pageBreakBefore/>
        <w:ind w:firstLine="11"/>
      </w:pPr>
      <w:r w:rsidRPr="00294F4F">
        <w:lastRenderedPageBreak/>
        <w:t>F</w:t>
      </w:r>
      <w:r w:rsidR="00653CEA" w:rsidRPr="00294F4F">
        <w:t>urther Information</w:t>
      </w:r>
      <w:bookmarkEnd w:id="1"/>
    </w:p>
    <w:p w14:paraId="1EBA539D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6D2664A8" w14:textId="77777777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1" w:history="1">
        <w:r w:rsidR="00CF0622" w:rsidRPr="00294F4F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001644">
        <w:rPr>
          <w:rFonts w:cs="Arial"/>
        </w:rPr>
        <w:t>June 2021</w:t>
      </w:r>
      <w:r w:rsidR="00CF0622" w:rsidRPr="00294F4F">
        <w:rPr>
          <w:rFonts w:cs="Arial"/>
        </w:rPr>
        <w:t xml:space="preserve"> 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74F06AD4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463F3323" w14:textId="6195947F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001644">
        <w:rPr>
          <w:rFonts w:cs="Arial"/>
          <w:b/>
        </w:rPr>
        <w:t>Wednesday 31 March 2021</w:t>
      </w:r>
      <w:r w:rsidRPr="00294F4F">
        <w:rPr>
          <w:rFonts w:cs="Arial"/>
        </w:rPr>
        <w:t xml:space="preserve"> (the </w:t>
      </w:r>
      <w:r w:rsidR="001C0F0B">
        <w:rPr>
          <w:rFonts w:cs="Arial"/>
        </w:rPr>
        <w:t>BSC Panel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0199A3C1" w14:textId="77777777" w:rsidR="00233797" w:rsidRDefault="00233797" w:rsidP="00172AA3">
      <w:pPr>
        <w:pStyle w:val="BodyText"/>
      </w:pPr>
    </w:p>
    <w:sectPr w:rsidR="00233797" w:rsidSect="0062693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0264D" w14:textId="77777777" w:rsidR="00C237A6" w:rsidRDefault="00C237A6">
      <w:r>
        <w:separator/>
      </w:r>
    </w:p>
  </w:endnote>
  <w:endnote w:type="continuationSeparator" w:id="0">
    <w:p w14:paraId="0F2A8B12" w14:textId="77777777" w:rsidR="00C237A6" w:rsidRDefault="00C23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8AEE4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3E17259" wp14:editId="1AEC738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0B3D4ACB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7312E839" w14:textId="77777777" w:rsidR="00B62F07" w:rsidRDefault="0051596D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001644">
                                    <w:t>June 2021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14:paraId="3763D05D" w14:textId="77777777" w:rsidR="00B62F07" w:rsidRPr="005A342F" w:rsidRDefault="0051596D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001644"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B62F07" w14:paraId="28152526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96AFA67" w14:textId="77777777" w:rsidR="00B62F07" w:rsidRPr="006C2760" w:rsidRDefault="0051596D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001644">
                                    <w:t>17 March 2021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60134743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E3EF394" w14:textId="7777777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001644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7BB62A49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5EA1AEA7" w14:textId="0719D5A2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01563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A01563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62F07" w14:paraId="7405663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168128C2" w14:textId="09691D55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01563">
                                  <w:rPr>
                                    <w:noProof/>
                                  </w:rPr>
                                  <w:t>2021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E2FB16A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E17259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0B3D4ACB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7312E839" w14:textId="77777777" w:rsidR="00B62F07" w:rsidRDefault="0051596D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001644">
                              <w:t>June 2021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14:paraId="3763D05D" w14:textId="77777777" w:rsidR="00B62F07" w:rsidRPr="005A342F" w:rsidRDefault="0051596D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001644">
                              <w:t>Industry Review</w:t>
                            </w:r>
                          </w:fldSimple>
                        </w:p>
                      </w:tc>
                    </w:tr>
                    <w:tr w:rsidR="00B62F07" w14:paraId="28152526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96AFA67" w14:textId="77777777" w:rsidR="00B62F07" w:rsidRPr="006C2760" w:rsidRDefault="0051596D" w:rsidP="006C2760">
                          <w:pPr>
                            <w:pStyle w:val="Footer"/>
                          </w:pPr>
                          <w:fldSimple w:instr=" DOCPROPERTY  Date  \* MERGEFORMAT ">
                            <w:r w:rsidR="00001644">
                              <w:t>17 March 2021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60134743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E3EF394" w14:textId="7777777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001644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7BB62A49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5EA1AEA7" w14:textId="0719D5A2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01563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A01563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62F07" w14:paraId="7405663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168128C2" w14:textId="09691D55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A01563">
                            <w:rPr>
                              <w:noProof/>
                            </w:rPr>
                            <w:t>2021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0E2FB16A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EF0DF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01AE8DE9" wp14:editId="2086D71F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20113F52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43619DFD" w14:textId="77777777" w:rsidR="002A0E87" w:rsidRDefault="0051596D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001644">
                                    <w:t>June 2021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14:paraId="12F6C5DC" w14:textId="77777777" w:rsidR="002A0E87" w:rsidRPr="005A342F" w:rsidRDefault="0051596D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001644"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17C868B3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50B701AF" w14:textId="77777777" w:rsidR="002A0E87" w:rsidRPr="006C2760" w:rsidRDefault="0051596D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001644">
                                    <w:t>17 March 2021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FF4775E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E65517F" w14:textId="77777777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001644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7C1D3F9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3093F8F0" w14:textId="2B381944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01563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A01563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 w14:paraId="3A0D7318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21EDC78F" w14:textId="65D0AA8F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A01563">
                                  <w:rPr>
                                    <w:noProof/>
                                  </w:rPr>
                                  <w:t>2021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10537C3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AE8DE9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20113F52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43619DFD" w14:textId="77777777" w:rsidR="002A0E87" w:rsidRDefault="0051596D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001644">
                              <w:t>June 2021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14:paraId="12F6C5DC" w14:textId="77777777" w:rsidR="002A0E87" w:rsidRPr="005A342F" w:rsidRDefault="0051596D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001644"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17C868B3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50B701AF" w14:textId="77777777" w:rsidR="002A0E87" w:rsidRPr="006C2760" w:rsidRDefault="0051596D" w:rsidP="006C2760">
                          <w:pPr>
                            <w:pStyle w:val="Footer"/>
                          </w:pPr>
                          <w:fldSimple w:instr=" DOCPROPERTY  Date  \* MERGEFORMAT ">
                            <w:r w:rsidR="00001644">
                              <w:t>17 March 2021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FF4775E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E65517F" w14:textId="77777777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001644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7C1D3F9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3093F8F0" w14:textId="2B381944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01563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A01563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 w14:paraId="3A0D7318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21EDC78F" w14:textId="65D0AA8F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A01563">
                            <w:rPr>
                              <w:noProof/>
                            </w:rPr>
                            <w:t>2021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310537C3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3A025" w14:textId="77777777" w:rsidR="00C237A6" w:rsidRDefault="00C237A6">
      <w:r>
        <w:separator/>
      </w:r>
    </w:p>
  </w:footnote>
  <w:footnote w:type="continuationSeparator" w:id="0">
    <w:p w14:paraId="7682E27B" w14:textId="77777777" w:rsidR="00C237A6" w:rsidRDefault="00C23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23588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38E2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181E63" wp14:editId="4452A5D7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5A2CE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181E63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1BE5A2CE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6E70C4E1" w14:textId="77777777" w:rsidR="007C7982" w:rsidRDefault="007C7982" w:rsidP="007C7982">
    <w:pPr>
      <w:pStyle w:val="BodyText"/>
    </w:pPr>
  </w:p>
  <w:p w14:paraId="773DE8B7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1B0F5E8" wp14:editId="6CD6A616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7A6"/>
    <w:rsid w:val="00000818"/>
    <w:rsid w:val="00001644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055F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0F0B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31A8B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1596D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961B2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563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237A6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020CA498"/>
  <w15:docId w15:val="{FCD88001-ECC0-434F-9512-CFB6AE3E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  <w:style w:type="paragraph" w:styleId="Revision">
    <w:name w:val="Revision"/>
    <w:hidden/>
    <w:uiPriority w:val="99"/>
    <w:semiHidden/>
    <w:rsid w:val="006961B2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leases@elexon.co.u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eleases@elexon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leases@elexon.co.uk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BSC%20Operations\Change%20Management%20&amp;%20CCS\Change%20Management\Public\Releases\LWI%20&amp;%20Templates\1%20-%20Industry%20Review\%5bMonth%20YYYY%5d%20Release%20Industry%20Review%20response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[Month YYYY] Release Industry Review response form</Template>
  <TotalTime>0</TotalTime>
  <Pages>3</Pages>
  <Words>214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November 2020 Release Industry Review</vt:lpstr>
    </vt:vector>
  </TitlesOfParts>
  <Company>ELEXON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November 2020 Release Industry Review</dc:title>
  <dc:subject>November 2020 Release Industry Review</dc:subject>
  <dc:creator>Chris Arnold</dc:creator>
  <cp:keywords>November 2020 Release Industry Review</cp:keywords>
  <cp:lastModifiedBy>Chris Arnold</cp:lastModifiedBy>
  <cp:revision>2</cp:revision>
  <cp:lastPrinted>2008-12-17T17:35:00Z</cp:lastPrinted>
  <dcterms:created xsi:type="dcterms:W3CDTF">2021-03-17T17:11:00Z</dcterms:created>
  <dcterms:modified xsi:type="dcterms:W3CDTF">2021-03-17T17:11:00Z</dcterms:modified>
  <cp:category>November 2020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June 2021</vt:lpwstr>
  </property>
  <property fmtid="{D5CDD505-2E9C-101B-9397-08002B2CF9AE}" pid="4" name="Date">
    <vt:lpwstr>17 March 2021</vt:lpwstr>
  </property>
  <property fmtid="{D5CDD505-2E9C-101B-9397-08002B2CF9AE}" pid="5" name="Version">
    <vt:lpwstr>1.0</vt:lpwstr>
  </property>
</Properties>
</file>